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11AFC" w14:textId="512EF276" w:rsidR="00BA00AB" w:rsidRDefault="00D304A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Margery SPRENT (?SPREUCE)</w:t>
      </w:r>
      <w:r>
        <w:rPr>
          <w:rFonts w:cs="Times New Roman"/>
          <w:szCs w:val="24"/>
        </w:rPr>
        <w:t xml:space="preserve">      (d.1403)</w:t>
      </w:r>
    </w:p>
    <w:p w14:paraId="72B8D2A1" w14:textId="4F27DF89" w:rsidR="00D304A0" w:rsidRDefault="00D304A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</w:t>
      </w:r>
    </w:p>
    <w:p w14:paraId="646D05E2" w14:textId="77777777" w:rsidR="00D304A0" w:rsidRDefault="00D304A0" w:rsidP="009139A6">
      <w:pPr>
        <w:pStyle w:val="NoSpacing"/>
        <w:rPr>
          <w:rFonts w:cs="Times New Roman"/>
          <w:szCs w:val="24"/>
        </w:rPr>
      </w:pPr>
    </w:p>
    <w:p w14:paraId="7BC2B58A" w14:textId="77777777" w:rsidR="00D304A0" w:rsidRDefault="00D304A0" w:rsidP="009139A6">
      <w:pPr>
        <w:pStyle w:val="NoSpacing"/>
        <w:rPr>
          <w:rFonts w:cs="Times New Roman"/>
          <w:szCs w:val="24"/>
        </w:rPr>
      </w:pPr>
    </w:p>
    <w:p w14:paraId="6A524317" w14:textId="30697196" w:rsidR="00D304A0" w:rsidRDefault="00D304A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Dec.1403</w:t>
      </w:r>
      <w:r>
        <w:rPr>
          <w:rFonts w:cs="Times New Roman"/>
          <w:szCs w:val="24"/>
        </w:rPr>
        <w:tab/>
        <w:t>Administration of her lands and possessions was granted.</w:t>
      </w:r>
    </w:p>
    <w:p w14:paraId="5D61C549" w14:textId="4736194F" w:rsidR="00D304A0" w:rsidRDefault="00D304A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(W.Y.R. p.156)</w:t>
      </w:r>
    </w:p>
    <w:p w14:paraId="1FEB5C81" w14:textId="77777777" w:rsidR="00D304A0" w:rsidRDefault="00D304A0" w:rsidP="009139A6">
      <w:pPr>
        <w:pStyle w:val="NoSpacing"/>
        <w:rPr>
          <w:rFonts w:cs="Times New Roman"/>
          <w:szCs w:val="24"/>
        </w:rPr>
      </w:pPr>
    </w:p>
    <w:p w14:paraId="2E5922A2" w14:textId="77777777" w:rsidR="00D304A0" w:rsidRDefault="00D304A0" w:rsidP="009139A6">
      <w:pPr>
        <w:pStyle w:val="NoSpacing"/>
        <w:rPr>
          <w:rFonts w:cs="Times New Roman"/>
          <w:szCs w:val="24"/>
        </w:rPr>
      </w:pPr>
    </w:p>
    <w:p w14:paraId="0830B44B" w14:textId="37F94F54" w:rsidR="00D304A0" w:rsidRPr="00D304A0" w:rsidRDefault="00D304A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May 2023</w:t>
      </w:r>
    </w:p>
    <w:sectPr w:rsidR="00D304A0" w:rsidRPr="00D304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F1D37" w14:textId="77777777" w:rsidR="00D304A0" w:rsidRDefault="00D304A0" w:rsidP="009139A6">
      <w:r>
        <w:separator/>
      </w:r>
    </w:p>
  </w:endnote>
  <w:endnote w:type="continuationSeparator" w:id="0">
    <w:p w14:paraId="75E07A75" w14:textId="77777777" w:rsidR="00D304A0" w:rsidRDefault="00D304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98D3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0853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4852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51023" w14:textId="77777777" w:rsidR="00D304A0" w:rsidRDefault="00D304A0" w:rsidP="009139A6">
      <w:r>
        <w:separator/>
      </w:r>
    </w:p>
  </w:footnote>
  <w:footnote w:type="continuationSeparator" w:id="0">
    <w:p w14:paraId="5196DB83" w14:textId="77777777" w:rsidR="00D304A0" w:rsidRDefault="00D304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0F3D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7E1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2755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A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304A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43F32"/>
  <w15:chartTrackingRefBased/>
  <w15:docId w15:val="{A8B2DCF4-C910-4B1D-917C-FFD3BF928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2023-05-04T17:31:00Z</dcterms:created>
  <dcterms:modified xsi:type="dcterms:W3CDTF">2023-05-04T17:33:00Z</dcterms:modified>
</cp:coreProperties>
</file>